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231" w:rsidRDefault="00945231" w:rsidP="009452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3369</w:t>
      </w:r>
    </w:p>
    <w:p w:rsidR="00945231" w:rsidRDefault="00945231" w:rsidP="009452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945231" w:rsidRDefault="00945231" w:rsidP="00945231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223203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945231" w:rsidRDefault="00945231" w:rsidP="00D56E7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56E79" w:rsidRDefault="00D56E79" w:rsidP="00D56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5208F">
        <w:rPr>
          <w:rFonts w:hint="eastAsia"/>
          <w:b/>
          <w:noProof/>
          <w:sz w:val="24"/>
          <w:lang w:eastAsia="zh-CN"/>
        </w:rPr>
        <w:t>4044</w:t>
      </w:r>
    </w:p>
    <w:p w:rsidR="00D56E79" w:rsidRDefault="00D56E79" w:rsidP="00D56E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261126" w:rsidRDefault="00261126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940C3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4931">
        <w:rPr>
          <w:rFonts w:hint="eastAsia"/>
          <w:lang w:eastAsia="zh-CN"/>
        </w:rPr>
        <w:t>NRslice</w:t>
      </w:r>
      <w:r w:rsidR="006E2ED3" w:rsidRPr="00883B0E">
        <w:rPr>
          <w:lang w:eastAsia="zh-CN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BE2642">
        <w:rPr>
          <w:rFonts w:hint="eastAsia"/>
          <w:bCs/>
          <w:lang w:val="en-US" w:eastAsia="zh-CN"/>
        </w:rPr>
        <w:t>the LSs</w:t>
      </w:r>
      <w:r w:rsidR="00737284">
        <w:rPr>
          <w:rFonts w:hint="eastAsia"/>
          <w:bCs/>
          <w:lang w:val="en-US" w:eastAsia="zh-CN"/>
        </w:rPr>
        <w:t xml:space="preserve"> </w:t>
      </w:r>
      <w:r w:rsidR="00CE261F">
        <w:rPr>
          <w:rFonts w:hint="eastAsia"/>
          <w:bCs/>
          <w:lang w:val="en-US" w:eastAsia="zh-CN"/>
        </w:rPr>
        <w:t>from RAN2 to CT1</w:t>
      </w:r>
      <w:r w:rsidR="00BE2642">
        <w:rPr>
          <w:rFonts w:hint="eastAsia"/>
          <w:lang w:eastAsia="zh-CN"/>
        </w:rPr>
        <w:t xml:space="preserve"> (</w:t>
      </w:r>
      <w:r w:rsidR="00BE2642" w:rsidRPr="00CE261F">
        <w:rPr>
          <w:bCs/>
          <w:lang w:val="en-US" w:eastAsia="zh-CN"/>
        </w:rPr>
        <w:t>R2-2108928</w:t>
      </w:r>
      <w:r w:rsidR="00BE2642">
        <w:rPr>
          <w:rFonts w:hint="eastAsia"/>
          <w:bCs/>
          <w:lang w:val="en-US" w:eastAsia="zh-CN"/>
        </w:rPr>
        <w:t xml:space="preserve"> and </w:t>
      </w:r>
      <w:r w:rsidR="00BE2642" w:rsidRPr="00BE2642">
        <w:rPr>
          <w:bCs/>
          <w:lang w:val="en-US" w:eastAsia="zh-CN"/>
        </w:rPr>
        <w:t>R2-2203807</w:t>
      </w:r>
      <w:r w:rsidR="00BE2642">
        <w:rPr>
          <w:rFonts w:hint="eastAsia"/>
          <w:bCs/>
          <w:lang w:val="en-US" w:eastAsia="zh-CN"/>
        </w:rPr>
        <w:t xml:space="preserve">) </w:t>
      </w:r>
      <w:r w:rsidR="00CE261F">
        <w:rPr>
          <w:rFonts w:hint="eastAsia"/>
          <w:bCs/>
          <w:lang w:val="en-US" w:eastAsia="zh-CN"/>
        </w:rPr>
        <w:t>point</w:t>
      </w:r>
      <w:r w:rsidR="00A10CE7">
        <w:rPr>
          <w:rFonts w:hint="eastAsia"/>
          <w:bCs/>
          <w:lang w:val="en-US" w:eastAsia="zh-CN"/>
        </w:rPr>
        <w:t>ed</w:t>
      </w:r>
      <w:r w:rsidR="00CE261F">
        <w:rPr>
          <w:rFonts w:hint="eastAsia"/>
          <w:bCs/>
          <w:lang w:val="en-US" w:eastAsia="zh-CN"/>
        </w:rPr>
        <w:t xml:space="preserve"> out the solution agreed in RAN2</w:t>
      </w:r>
      <w:r w:rsidR="00CE261F" w:rsidRPr="00CE261F">
        <w:rPr>
          <w:bCs/>
          <w:lang w:val="en-US" w:eastAsia="zh-CN"/>
        </w:rPr>
        <w:t xml:space="preserve"> for the normative phase</w:t>
      </w:r>
      <w:r w:rsidR="00CE261F">
        <w:rPr>
          <w:rFonts w:hint="eastAsia"/>
          <w:bCs/>
          <w:lang w:val="en-US" w:eastAsia="zh-CN"/>
        </w:rPr>
        <w:t xml:space="preserve"> has impacts on </w:t>
      </w:r>
      <w:r w:rsidRPr="00BC4BAD">
        <w:t>protocols and interfaces under CT WGs' responsibilities</w:t>
      </w:r>
      <w:r w:rsidR="00384F41">
        <w:rPr>
          <w:rFonts w:hint="eastAsia"/>
          <w:bCs/>
          <w:lang w:val="en-US" w:eastAsia="zh-CN"/>
        </w:rPr>
        <w:t>.</w:t>
      </w:r>
      <w:r w:rsidR="005F1C56">
        <w:rPr>
          <w:rFonts w:hint="eastAsia"/>
          <w:bCs/>
          <w:lang w:val="en-US" w:eastAsia="zh-CN"/>
        </w:rPr>
        <w:t xml:space="preserve"> </w:t>
      </w:r>
      <w:r w:rsidR="00384F41">
        <w:rPr>
          <w:rFonts w:hint="eastAsia"/>
          <w:bCs/>
          <w:lang w:val="en-US" w:eastAsia="zh-CN"/>
        </w:rPr>
        <w:t xml:space="preserve">Furthermore, the LS from SA2 </w:t>
      </w:r>
      <w:r w:rsidR="00A10CE7">
        <w:rPr>
          <w:rFonts w:hint="eastAsia"/>
          <w:bCs/>
          <w:lang w:val="en-US" w:eastAsia="zh-CN"/>
        </w:rPr>
        <w:t>(</w:t>
      </w:r>
      <w:r w:rsidR="00A10CE7" w:rsidRPr="00A10CE7">
        <w:rPr>
          <w:bCs/>
          <w:lang w:val="en-US" w:eastAsia="zh-CN"/>
        </w:rPr>
        <w:t>S2-2203597</w:t>
      </w:r>
      <w:r w:rsidR="00A10CE7">
        <w:rPr>
          <w:rFonts w:hint="eastAsia"/>
          <w:bCs/>
          <w:lang w:val="en-US" w:eastAsia="zh-CN"/>
        </w:rPr>
        <w:t>)</w:t>
      </w:r>
      <w:r w:rsidR="00A10CE7" w:rsidRPr="00A10CE7">
        <w:rPr>
          <w:rFonts w:hint="eastAsia"/>
          <w:bCs/>
          <w:lang w:val="en-US" w:eastAsia="zh-CN"/>
        </w:rPr>
        <w:t xml:space="preserve"> </w:t>
      </w:r>
      <w:r w:rsidR="00384F41">
        <w:rPr>
          <w:rFonts w:hint="eastAsia"/>
          <w:bCs/>
          <w:lang w:val="en-US" w:eastAsia="zh-CN"/>
        </w:rPr>
        <w:t xml:space="preserve">and the attached agreed CRs </w:t>
      </w:r>
      <w:r w:rsidR="00A10CE7">
        <w:rPr>
          <w:rFonts w:hint="eastAsia"/>
          <w:bCs/>
          <w:lang w:val="en-US" w:eastAsia="zh-CN"/>
        </w:rPr>
        <w:t xml:space="preserve">on </w:t>
      </w:r>
      <w:r w:rsidR="00384F41" w:rsidRPr="00CF1400">
        <w:t xml:space="preserve">normative stage 2 </w:t>
      </w:r>
      <w:r w:rsidR="00A10CE7">
        <w:rPr>
          <w:rFonts w:hint="eastAsia"/>
          <w:lang w:eastAsia="zh-CN"/>
        </w:rPr>
        <w:t xml:space="preserve">work </w:t>
      </w:r>
      <w:r w:rsidR="00095474">
        <w:rPr>
          <w:rFonts w:hint="eastAsia"/>
          <w:lang w:eastAsia="zh-CN"/>
        </w:rPr>
        <w:t>stated</w:t>
      </w:r>
      <w:r w:rsidR="00A10CE7">
        <w:rPr>
          <w:rFonts w:hint="eastAsia"/>
          <w:lang w:eastAsia="zh-CN"/>
        </w:rPr>
        <w:t xml:space="preserve"> </w:t>
      </w:r>
      <w:r w:rsidR="00095474">
        <w:rPr>
          <w:rFonts w:hint="eastAsia"/>
          <w:lang w:eastAsia="zh-CN"/>
        </w:rPr>
        <w:t>the requirements to enhance the NAS protocol</w:t>
      </w:r>
      <w:r w:rsidR="00A10CE7">
        <w:rPr>
          <w:rFonts w:hint="eastAsia"/>
          <w:lang w:eastAsia="zh-CN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D11D16" w:rsidRPr="00636A35">
        <w:rPr>
          <w:bCs/>
          <w:lang w:val="en-US" w:eastAsia="zh-CN"/>
        </w:rPr>
        <w:t>RAN Slicing for NR</w:t>
      </w:r>
      <w:r w:rsidR="00D11D16" w:rsidDel="00D11D1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076565" w:rsidRDefault="0016098A">
      <w:pPr>
        <w:pStyle w:val="B1"/>
        <w:ind w:left="284" w:firstLine="0"/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 xml:space="preserve">NAS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996757">
        <w:rPr>
          <w:rFonts w:eastAsiaTheme="minorEastAsia" w:hint="eastAsia"/>
          <w:lang w:eastAsia="zh-CN"/>
        </w:rPr>
        <w:t xml:space="preserve">signalling of </w:t>
      </w:r>
      <w:r w:rsidR="00D11D16">
        <w:rPr>
          <w:rFonts w:hint="eastAsia"/>
          <w:lang w:eastAsia="zh-CN"/>
        </w:rPr>
        <w:t>n</w:t>
      </w:r>
      <w:r w:rsidR="00B57A75" w:rsidRPr="008F3A47">
        <w:t xml:space="preserve">etwork </w:t>
      </w:r>
      <w:r w:rsidR="00D11D16">
        <w:rPr>
          <w:rFonts w:hint="eastAsia"/>
          <w:lang w:eastAsia="zh-CN"/>
        </w:rPr>
        <w:t>s</w:t>
      </w:r>
      <w:r w:rsidR="00B57A75" w:rsidRPr="008F3A47">
        <w:t xml:space="preserve">lice AS </w:t>
      </w:r>
      <w:r w:rsidR="00D11D16">
        <w:rPr>
          <w:rFonts w:hint="eastAsia"/>
          <w:lang w:eastAsia="zh-CN"/>
        </w:rPr>
        <w:t>g</w:t>
      </w:r>
      <w:r w:rsidR="00B57A75" w:rsidRPr="008F3A47">
        <w:t>roup</w:t>
      </w:r>
      <w:r w:rsidR="00996757">
        <w:rPr>
          <w:rFonts w:hint="eastAsia"/>
          <w:lang w:eastAsia="zh-CN"/>
        </w:rPr>
        <w:t xml:space="preserve"> information</w:t>
      </w:r>
      <w:r w:rsidR="00700DDC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996775" w:rsidRDefault="00B57A75" w:rsidP="009967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>E</w:t>
      </w:r>
      <w:r w:rsidR="00FE3034">
        <w:t xml:space="preserve">nhancement of NSSF services to support the network slice </w:t>
      </w:r>
      <w:r w:rsidR="00D11D16">
        <w:rPr>
          <w:rFonts w:hint="eastAsia"/>
          <w:lang w:eastAsia="zh-CN"/>
        </w:rPr>
        <w:t xml:space="preserve">AS </w:t>
      </w:r>
      <w:r w:rsidR="00FE3034">
        <w:t>group management</w:t>
      </w:r>
      <w:r w:rsidR="004C3BF7">
        <w:rPr>
          <w:rFonts w:hint="eastAsia"/>
        </w:rPr>
        <w:t>.</w:t>
      </w:r>
    </w:p>
    <w:p w:rsidR="00996775" w:rsidRDefault="00B57A75" w:rsidP="00996775">
      <w:pPr>
        <w:pStyle w:val="B1"/>
        <w:numPr>
          <w:ilvl w:val="0"/>
          <w:numId w:val="15"/>
        </w:numPr>
      </w:pPr>
      <w:r>
        <w:rPr>
          <w:rFonts w:hint="eastAsia"/>
          <w:lang w:eastAsia="zh-CN"/>
        </w:rPr>
        <w:t xml:space="preserve">Potential definition of </w:t>
      </w:r>
      <w:r w:rsidR="00DA1241" w:rsidRPr="00DA1241">
        <w:t>common date type to suppo</w:t>
      </w:r>
      <w:r w:rsidR="00DA1241">
        <w:t>rt the feature in NR_Slice_Core</w:t>
      </w:r>
      <w:r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65" w:rsidRDefault="00BC430E" w:rsidP="005F1C56">
            <w:pPr>
              <w:spacing w:after="0"/>
              <w:rPr>
                <w:rFonts w:ascii="Arial" w:eastAsiaTheme="minorEastAsia" w:hAnsi="Arial"/>
                <w:b/>
                <w:i/>
                <w:sz w:val="22"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 w:rsidR="00D11D16">
              <w:rPr>
                <w:rFonts w:eastAsiaTheme="minorEastAsia" w:hint="eastAsia"/>
                <w:lang w:eastAsia="zh-CN"/>
              </w:rPr>
              <w:t xml:space="preserve"> </w:t>
            </w:r>
            <w:r w:rsidR="00996757">
              <w:rPr>
                <w:rFonts w:eastAsiaTheme="minorEastAsia" w:hint="eastAsia"/>
                <w:lang w:eastAsia="zh-CN"/>
              </w:rPr>
              <w:t>signalling of</w:t>
            </w:r>
            <w:r w:rsidR="00996757">
              <w:rPr>
                <w:rFonts w:hint="eastAsia"/>
                <w:lang w:eastAsia="zh-CN"/>
              </w:rPr>
              <w:t xml:space="preserve"> </w:t>
            </w:r>
            <w:r w:rsidR="00D11D16">
              <w:rPr>
                <w:rFonts w:hint="eastAsia"/>
                <w:lang w:eastAsia="zh-CN"/>
              </w:rPr>
              <w:t>n</w:t>
            </w:r>
            <w:r w:rsidR="00D11D16" w:rsidRPr="008F3A47">
              <w:t xml:space="preserve">etwork </w:t>
            </w:r>
            <w:r w:rsidR="00D11D16">
              <w:rPr>
                <w:rFonts w:hint="eastAsia"/>
                <w:lang w:eastAsia="zh-CN"/>
              </w:rPr>
              <w:t>s</w:t>
            </w:r>
            <w:r w:rsidR="00D11D16" w:rsidRPr="008F3A47">
              <w:t xml:space="preserve">lice AS </w:t>
            </w:r>
            <w:r w:rsidR="00D11D16">
              <w:rPr>
                <w:rFonts w:hint="eastAsia"/>
                <w:lang w:eastAsia="zh-CN"/>
              </w:rPr>
              <w:t>g</w:t>
            </w:r>
            <w:r w:rsidR="00D11D16" w:rsidRPr="008F3A47">
              <w:t>roup</w:t>
            </w:r>
            <w:r w:rsidR="005F1C56">
              <w:rPr>
                <w:rFonts w:hint="eastAsia"/>
                <w:lang w:eastAsia="zh-CN"/>
              </w:rPr>
              <w:t xml:space="preserve"> </w:t>
            </w:r>
            <w:r w:rsidR="00996757">
              <w:rPr>
                <w:rFonts w:eastAsiaTheme="minorEastAsia" w:hint="eastAsia"/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775" w:rsidRDefault="00D11D16" w:rsidP="00996775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</w:t>
            </w:r>
            <w:r>
              <w:rPr>
                <w:rFonts w:hint="eastAsia"/>
                <w:lang w:eastAsia="zh-CN"/>
              </w:rPr>
              <w:t xml:space="preserve">AS </w:t>
            </w:r>
            <w:r w:rsidR="00F84D71">
              <w:rPr>
                <w:lang w:eastAsia="zh-CN"/>
              </w:rPr>
              <w:t xml:space="preserve">group </w:t>
            </w:r>
            <w:r w:rsidR="008840B2">
              <w:rPr>
                <w:lang w:eastAsia="zh-CN"/>
              </w:rPr>
              <w:t>management</w:t>
            </w:r>
            <w:r w:rsidR="005F1C5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D11D16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definition of </w:t>
            </w:r>
            <w:r w:rsidR="00DA1241" w:rsidRPr="00DA1241">
              <w:t>common date type to support the feature in NR_Slice_Core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16" w:rsidRDefault="00D11D1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542B5" w:rsidRDefault="006E2ED3" w:rsidP="0026421F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542B5">
              <w:rPr>
                <w:rFonts w:eastAsiaTheme="minorEastAsia" w:hint="eastAsia"/>
                <w:bCs/>
                <w:lang w:eastAsia="zh-CN"/>
              </w:rPr>
              <w:t>China Southern Power Grid Co.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5F1C56" w:rsidRDefault="00996775" w:rsidP="0026421F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996775">
              <w:rPr>
                <w:rFonts w:eastAsia="SimSun"/>
                <w:bCs/>
                <w:lang w:eastAsia="zh-CN"/>
              </w:rPr>
              <w:t>LG Electronics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934" w:rsidRDefault="00850934">
      <w:r>
        <w:separator/>
      </w:r>
    </w:p>
  </w:endnote>
  <w:endnote w:type="continuationSeparator" w:id="0">
    <w:p w:rsidR="00850934" w:rsidRDefault="00850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934" w:rsidRDefault="00850934">
      <w:r>
        <w:separator/>
      </w:r>
    </w:p>
  </w:footnote>
  <w:footnote w:type="continuationSeparator" w:id="0">
    <w:p w:rsidR="00850934" w:rsidRDefault="008509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4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6565"/>
    <w:rsid w:val="00077151"/>
    <w:rsid w:val="000776AB"/>
    <w:rsid w:val="00082CCB"/>
    <w:rsid w:val="00083DD5"/>
    <w:rsid w:val="000845D5"/>
    <w:rsid w:val="00095474"/>
    <w:rsid w:val="000A1CF9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07F77"/>
    <w:rsid w:val="00120541"/>
    <w:rsid w:val="001211F3"/>
    <w:rsid w:val="00127B5D"/>
    <w:rsid w:val="00140C83"/>
    <w:rsid w:val="00141C3B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05B7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B536C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208F"/>
    <w:rsid w:val="0035503E"/>
    <w:rsid w:val="00355CB6"/>
    <w:rsid w:val="00361E7F"/>
    <w:rsid w:val="00363B89"/>
    <w:rsid w:val="003653A7"/>
    <w:rsid w:val="00365589"/>
    <w:rsid w:val="00366257"/>
    <w:rsid w:val="00383AAE"/>
    <w:rsid w:val="00384F41"/>
    <w:rsid w:val="0038516D"/>
    <w:rsid w:val="003869D7"/>
    <w:rsid w:val="00397E60"/>
    <w:rsid w:val="003A08AA"/>
    <w:rsid w:val="003A0987"/>
    <w:rsid w:val="003A0A3D"/>
    <w:rsid w:val="003A0D87"/>
    <w:rsid w:val="003A1EB0"/>
    <w:rsid w:val="003A5261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B7ED8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963D0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E3B5B"/>
    <w:rsid w:val="005F1C56"/>
    <w:rsid w:val="005F3631"/>
    <w:rsid w:val="005F5E89"/>
    <w:rsid w:val="006026C5"/>
    <w:rsid w:val="00603879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2B5"/>
    <w:rsid w:val="00654893"/>
    <w:rsid w:val="00655BAD"/>
    <w:rsid w:val="00657017"/>
    <w:rsid w:val="006633A4"/>
    <w:rsid w:val="00671BBB"/>
    <w:rsid w:val="00674931"/>
    <w:rsid w:val="00682237"/>
    <w:rsid w:val="006839D8"/>
    <w:rsid w:val="00690394"/>
    <w:rsid w:val="006940C3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37284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6317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0934"/>
    <w:rsid w:val="008514AD"/>
    <w:rsid w:val="00862DE6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3080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45231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96757"/>
    <w:rsid w:val="00996775"/>
    <w:rsid w:val="009A0B51"/>
    <w:rsid w:val="009A0CD4"/>
    <w:rsid w:val="009A3BC4"/>
    <w:rsid w:val="009A4726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0CE7"/>
    <w:rsid w:val="00A1163A"/>
    <w:rsid w:val="00A11D81"/>
    <w:rsid w:val="00A15763"/>
    <w:rsid w:val="00A226C6"/>
    <w:rsid w:val="00A2368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4FA8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0789"/>
    <w:rsid w:val="00B0343E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2100"/>
    <w:rsid w:val="00B2743D"/>
    <w:rsid w:val="00B27D36"/>
    <w:rsid w:val="00B3015C"/>
    <w:rsid w:val="00B344D8"/>
    <w:rsid w:val="00B44A63"/>
    <w:rsid w:val="00B54CD4"/>
    <w:rsid w:val="00B54E61"/>
    <w:rsid w:val="00B567D1"/>
    <w:rsid w:val="00B57A75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A6B32"/>
    <w:rsid w:val="00BB5EBF"/>
    <w:rsid w:val="00BC430E"/>
    <w:rsid w:val="00BC642A"/>
    <w:rsid w:val="00BC6F3D"/>
    <w:rsid w:val="00BD504A"/>
    <w:rsid w:val="00BE0664"/>
    <w:rsid w:val="00BE2642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21D0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16"/>
    <w:rsid w:val="00D11D75"/>
    <w:rsid w:val="00D1496B"/>
    <w:rsid w:val="00D31CC8"/>
    <w:rsid w:val="00D32678"/>
    <w:rsid w:val="00D37A5B"/>
    <w:rsid w:val="00D521C1"/>
    <w:rsid w:val="00D56E79"/>
    <w:rsid w:val="00D6163E"/>
    <w:rsid w:val="00D63BA8"/>
    <w:rsid w:val="00D64FAF"/>
    <w:rsid w:val="00D70D2D"/>
    <w:rsid w:val="00D71F40"/>
    <w:rsid w:val="00D77416"/>
    <w:rsid w:val="00D80FC6"/>
    <w:rsid w:val="00D8397C"/>
    <w:rsid w:val="00D8554B"/>
    <w:rsid w:val="00D94094"/>
    <w:rsid w:val="00D94917"/>
    <w:rsid w:val="00DA1092"/>
    <w:rsid w:val="00DA1241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345E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E6170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580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FF6EB-3891-46E8-B8A4-8A7E0E10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cmcc17</cp:lastModifiedBy>
  <cp:revision>38</cp:revision>
  <cp:lastPrinted>2000-02-29T10:31:00Z</cp:lastPrinted>
  <dcterms:created xsi:type="dcterms:W3CDTF">2022-03-15T10:24:00Z</dcterms:created>
  <dcterms:modified xsi:type="dcterms:W3CDTF">2022-05-19T08:23:00Z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